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7C1C4F22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6E0E6219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4CD3913D" w14:textId="0F2CB946" w:rsidR="00C62644" w:rsidRPr="00A26EC4" w:rsidRDefault="00C62644" w:rsidP="00C62644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26EC4">
        <w:rPr>
          <w:rFonts w:cs="Arial"/>
        </w:rPr>
        <w:t>Leistungserbringungskonzept gem. de</w:t>
      </w:r>
      <w:r w:rsidR="000D7FD5">
        <w:rPr>
          <w:rFonts w:cs="Arial"/>
        </w:rPr>
        <w:t>n</w:t>
      </w:r>
      <w:r w:rsidRPr="00A26EC4">
        <w:rPr>
          <w:rFonts w:cs="Arial"/>
        </w:rPr>
        <w:t xml:space="preserve"> Anforderungen aus dem Dokument „A. Allgemeine Hinweise“</w:t>
      </w:r>
    </w:p>
    <w:p w14:paraId="501F924E" w14:textId="77777777" w:rsidR="00FE6307" w:rsidRPr="00A26EC4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A26EC4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26EC4">
        <w:rPr>
          <w:rFonts w:cs="Arial"/>
        </w:rPr>
        <w:instrText xml:space="preserve"> FORMCHECKBOX </w:instrText>
      </w:r>
      <w:r w:rsidRPr="00A26EC4">
        <w:rPr>
          <w:rFonts w:cs="Arial"/>
        </w:rPr>
      </w:r>
      <w:r w:rsidRPr="00A26EC4">
        <w:rPr>
          <w:rFonts w:cs="Arial"/>
        </w:rPr>
        <w:fldChar w:fldCharType="separate"/>
      </w:r>
      <w:r w:rsidRPr="00A26EC4">
        <w:rPr>
          <w:rFonts w:cs="Arial"/>
        </w:rPr>
        <w:fldChar w:fldCharType="end"/>
      </w:r>
      <w:r w:rsidRPr="00A26EC4">
        <w:rPr>
          <w:rFonts w:cs="Arial"/>
        </w:rPr>
        <w:tab/>
        <w:t xml:space="preserve">Ausgefülltes und digital unterschriebenes Dokument „C2. AVV“ inkl. Anlagen </w:t>
      </w:r>
    </w:p>
    <w:p w14:paraId="408F156A" w14:textId="1F0432E7" w:rsidR="00FE6307" w:rsidRPr="00A26EC4" w:rsidRDefault="00FE6307" w:rsidP="00FE6307">
      <w:pPr>
        <w:spacing w:before="180" w:after="180"/>
        <w:ind w:left="567" w:hanging="567"/>
        <w:jc w:val="both"/>
        <w:rPr>
          <w:rFonts w:cs="Arial"/>
        </w:rPr>
      </w:pPr>
      <w:r w:rsidRPr="00A26EC4">
        <w:rPr>
          <w:rFonts w:cs="Arial"/>
        </w:rPr>
        <w:tab/>
        <w:t>HINWEIS: Bitte beachten Sie, dass die Anlage 1 zum Dokument C2. mehrere Tabellenblätter beinhaltet.</w:t>
      </w:r>
    </w:p>
    <w:p w14:paraId="66B46547" w14:textId="2422E4A8" w:rsidR="00B61D21" w:rsidRPr="00B61D21" w:rsidRDefault="00B61D21" w:rsidP="00B61D21">
      <w:pPr>
        <w:spacing w:before="180" w:after="180"/>
        <w:jc w:val="both"/>
        <w:rPr>
          <w:rFonts w:cs="Arial"/>
          <w:color w:val="FF0000"/>
        </w:rPr>
      </w:pPr>
      <w:r w:rsidRPr="00A26EC4">
        <w:rPr>
          <w:rFonts w:cs="Arial"/>
          <w:color w:val="FF0000"/>
        </w:rPr>
        <w:t>Bitte reichen Sie die Dokumente in dem</w:t>
      </w:r>
      <w:r w:rsidRPr="00B61D21">
        <w:rPr>
          <w:rFonts w:cs="Arial"/>
          <w:color w:val="FF0000"/>
        </w:rPr>
        <w:t xml:space="preserve"> vom Auftraggeber bereitgestellten Format ein</w:t>
      </w:r>
      <w:r>
        <w:rPr>
          <w:rFonts w:cs="Arial"/>
          <w:color w:val="FF0000"/>
        </w:rPr>
        <w:t>, insbesondere das Preisblatt! (Im Regelfall handelt es sich</w:t>
      </w:r>
      <w:r w:rsidR="00EF1741">
        <w:rPr>
          <w:rFonts w:cs="Arial"/>
          <w:color w:val="FF0000"/>
        </w:rPr>
        <w:t xml:space="preserve"> hierbei</w:t>
      </w:r>
      <w:r>
        <w:rPr>
          <w:rFonts w:cs="Arial"/>
          <w:color w:val="FF0000"/>
        </w:rPr>
        <w:t xml:space="preserve">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30B481C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0F920935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53822">
        <w:rPr>
          <w:rFonts w:cs="Arial"/>
        </w:rPr>
        <w:t>von</w:t>
      </w:r>
      <w:r>
        <w:rPr>
          <w:rFonts w:cs="Arial"/>
        </w:rPr>
        <w:t xml:space="preserve"> jede</w:t>
      </w:r>
      <w:r w:rsidR="00353822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3CC9CD23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450C5B40" w14:textId="772E4936" w:rsidR="002A5214" w:rsidRPr="002A5214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  <w:bookmarkEnd w:id="0"/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43BB7" w14:textId="77777777" w:rsidR="00FB1FD3" w:rsidRDefault="00FB1FD3" w:rsidP="003D338A">
      <w:pPr>
        <w:spacing w:after="0"/>
      </w:pPr>
      <w:r>
        <w:separator/>
      </w:r>
    </w:p>
  </w:endnote>
  <w:endnote w:type="continuationSeparator" w:id="0">
    <w:p w14:paraId="0D4AD52A" w14:textId="77777777" w:rsidR="00FB1FD3" w:rsidRDefault="00FB1FD3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5492CA62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DC7092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26EC4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26EC4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701A79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701A79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397D1" w14:textId="77777777" w:rsidR="00FB1FD3" w:rsidRDefault="00FB1FD3" w:rsidP="003D338A">
      <w:pPr>
        <w:spacing w:after="0"/>
      </w:pPr>
      <w:r>
        <w:separator/>
      </w:r>
    </w:p>
  </w:footnote>
  <w:footnote w:type="continuationSeparator" w:id="0">
    <w:p w14:paraId="13FDF2FF" w14:textId="77777777" w:rsidR="00FB1FD3" w:rsidRDefault="00FB1FD3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7273E6F5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A26EC4" w:rsidRPr="009303FB">
      <w:rPr>
        <w:rFonts w:eastAsia="Times New Roman" w:cs="Arial"/>
        <w:color w:val="004994"/>
        <w:spacing w:val="5"/>
        <w:kern w:val="28"/>
      </w:rPr>
      <w:t xml:space="preserve">Rahmenvereinbarung Beratungs- und Serviceleistungen zum Corporate Design, Template-Erstellung und Portalbetreuung </w:t>
    </w:r>
    <w:r w:rsidR="00A26EC4" w:rsidRPr="006835B6">
      <w:rPr>
        <w:rFonts w:eastAsia="Times New Roman" w:cs="Arial"/>
        <w:color w:val="004994"/>
        <w:spacing w:val="5"/>
        <w:kern w:val="28"/>
      </w:rPr>
      <w:t>(</w:t>
    </w:r>
    <w:r w:rsidR="00A26EC4">
      <w:rPr>
        <w:rFonts w:eastAsia="Times New Roman" w:cs="Arial"/>
        <w:color w:val="004994"/>
        <w:spacing w:val="5"/>
        <w:kern w:val="28"/>
      </w:rPr>
      <w:t>26_EU_013</w:t>
    </w:r>
    <w:r w:rsidR="00A26EC4" w:rsidRPr="006835B6">
      <w:rPr>
        <w:rFonts w:eastAsia="Times New Roman" w:cs="Arial"/>
        <w:color w:val="004994"/>
        <w:spacing w:val="5"/>
        <w:kern w:val="28"/>
      </w:rPr>
      <w:t>)</w:t>
    </w:r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1B02C5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KMdGjvsXfZ2+tjZGwkpbQNKxpblrXRoSi7BOg2zSdPWJZZLtf6nxOmyeYfP1EzvqPsA3XfbC4sGexAz8RrhLaQ==" w:salt="brWoHGA1LXL/1OO1xr+cH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2B28"/>
    <w:rsid w:val="000D7FD5"/>
    <w:rsid w:val="000E4E59"/>
    <w:rsid w:val="000E79D3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01B27"/>
    <w:rsid w:val="003333F5"/>
    <w:rsid w:val="00353822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2441"/>
    <w:rsid w:val="004D1617"/>
    <w:rsid w:val="004D289B"/>
    <w:rsid w:val="004F1700"/>
    <w:rsid w:val="00503659"/>
    <w:rsid w:val="00507BB9"/>
    <w:rsid w:val="005116C4"/>
    <w:rsid w:val="005210E5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2EE2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1E68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1AF2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1784A"/>
    <w:rsid w:val="00A26EC4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B14076"/>
    <w:rsid w:val="00B1521A"/>
    <w:rsid w:val="00B22BBF"/>
    <w:rsid w:val="00B23370"/>
    <w:rsid w:val="00B24A36"/>
    <w:rsid w:val="00B2551E"/>
    <w:rsid w:val="00B50D13"/>
    <w:rsid w:val="00B61D21"/>
    <w:rsid w:val="00B6265C"/>
    <w:rsid w:val="00B63F55"/>
    <w:rsid w:val="00B73A01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41ED4"/>
    <w:rsid w:val="00C53F38"/>
    <w:rsid w:val="00C62644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C7092"/>
    <w:rsid w:val="00DE5694"/>
    <w:rsid w:val="00DF4953"/>
    <w:rsid w:val="00DF6C87"/>
    <w:rsid w:val="00E010B7"/>
    <w:rsid w:val="00E01941"/>
    <w:rsid w:val="00E617C0"/>
    <w:rsid w:val="00E63236"/>
    <w:rsid w:val="00E645B2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EF1741"/>
    <w:rsid w:val="00F1479E"/>
    <w:rsid w:val="00F21FEB"/>
    <w:rsid w:val="00F663CD"/>
    <w:rsid w:val="00F90D59"/>
    <w:rsid w:val="00FB1FD3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B8875789641446BFA24B4333F95E7B" ma:contentTypeVersion="3" ma:contentTypeDescription="Ein neues Dokument erstellen." ma:contentTypeScope="" ma:versionID="f1c010e7f84d7bec4251c1e5664cb836">
  <xsd:schema xmlns:xsd="http://www.w3.org/2001/XMLSchema" xmlns:xs="http://www.w3.org/2001/XMLSchema" xmlns:p="http://schemas.microsoft.com/office/2006/metadata/properties" xmlns:ns2="b5241a78-a41b-4e6f-ac94-465e9546b548" targetNamespace="http://schemas.microsoft.com/office/2006/metadata/properties" ma:root="true" ma:fieldsID="bf5a55d320334d96b240af53db4245e2" ns2:_="">
    <xsd:import namespace="b5241a78-a41b-4e6f-ac94-465e9546b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41a78-a41b-4e6f-ac94-465e9546b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9A198-89D9-47F7-B4C8-74A93D7D7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41a78-a41b-4e6f-ac94-465e9546b5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269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Stolle, Anja</cp:lastModifiedBy>
  <cp:revision>2</cp:revision>
  <cp:lastPrinted>2011-09-03T11:20:00Z</cp:lastPrinted>
  <dcterms:created xsi:type="dcterms:W3CDTF">2026-07-02T06:04:00Z</dcterms:created>
  <dcterms:modified xsi:type="dcterms:W3CDTF">2026-07-02T06:04:00Z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0x01010075B8875789641446BFA24B4333F95E7B</vt:lpwstr>
  </property>
  <property fmtid="{D5CDD505-2E9C-101B-9397-08002B2CF9AE}" pid="12" name="Order">
    <vt:r8>187400</vt:r8>
  </property>
</Properties>
</file>